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4BF2A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de la MARE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4E691FD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2C7B67AF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457713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5C6DB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4s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DA86D2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7172CFCC" w14:textId="77777777" w:rsidR="00666ECF" w:rsidRDefault="00666ECF" w:rsidP="00666EC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p.95)</w:t>
      </w:r>
    </w:p>
    <w:p w14:paraId="5C9AB713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E3862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75D155" w14:textId="77777777" w:rsidR="00666ECF" w:rsidRDefault="00666ECF" w:rsidP="00666E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783B5C2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F623" w14:textId="77777777" w:rsidR="00666ECF" w:rsidRDefault="00666ECF" w:rsidP="009139A6">
      <w:r>
        <w:separator/>
      </w:r>
    </w:p>
  </w:endnote>
  <w:endnote w:type="continuationSeparator" w:id="0">
    <w:p w14:paraId="6C375585" w14:textId="77777777" w:rsidR="00666ECF" w:rsidRDefault="00666E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0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B1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18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A903F" w14:textId="77777777" w:rsidR="00666ECF" w:rsidRDefault="00666ECF" w:rsidP="009139A6">
      <w:r>
        <w:separator/>
      </w:r>
    </w:p>
  </w:footnote>
  <w:footnote w:type="continuationSeparator" w:id="0">
    <w:p w14:paraId="4B10DD2E" w14:textId="77777777" w:rsidR="00666ECF" w:rsidRDefault="00666E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2D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40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F4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CF"/>
    <w:rsid w:val="000666E0"/>
    <w:rsid w:val="002510B7"/>
    <w:rsid w:val="005C130B"/>
    <w:rsid w:val="00666EC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B551"/>
  <w15:chartTrackingRefBased/>
  <w15:docId w15:val="{E1D41164-A7CC-4920-B481-17B0DCA6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2021-05-01T20:20:00Z</dcterms:created>
  <dcterms:modified xsi:type="dcterms:W3CDTF">2021-05-01T20:21:00Z</dcterms:modified>
</cp:coreProperties>
</file>